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0F7400B" w:rsidRDefault="00997F14" w14:paraId="285729AC" w14:textId="4A623B40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4DB5B3EE" w14:textId="052DB5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423119" w:rsidR="00256939">
        <w:rPr>
          <w:rFonts w:ascii="Corbel" w:hAnsi="Corbel"/>
          <w:i/>
          <w:smallCaps/>
          <w:sz w:val="24"/>
          <w:szCs w:val="24"/>
        </w:rPr>
        <w:t>20</w:t>
      </w:r>
      <w:r w:rsidRPr="00423119" w:rsidR="00D5002F">
        <w:rPr>
          <w:rFonts w:ascii="Corbel" w:hAnsi="Corbel"/>
          <w:i/>
          <w:smallCaps/>
          <w:sz w:val="24"/>
          <w:szCs w:val="24"/>
        </w:rPr>
        <w:t>2</w:t>
      </w:r>
      <w:r w:rsidR="00423119">
        <w:rPr>
          <w:rFonts w:ascii="Corbel" w:hAnsi="Corbel"/>
          <w:i/>
          <w:smallCaps/>
          <w:sz w:val="24"/>
          <w:szCs w:val="24"/>
        </w:rPr>
        <w:t>2</w:t>
      </w:r>
      <w:r w:rsidRPr="00423119" w:rsidR="00256939">
        <w:rPr>
          <w:rFonts w:ascii="Corbel" w:hAnsi="Corbel"/>
          <w:i/>
          <w:smallCaps/>
          <w:sz w:val="24"/>
          <w:szCs w:val="24"/>
        </w:rPr>
        <w:t>-202</w:t>
      </w:r>
      <w:r w:rsidR="00423119">
        <w:rPr>
          <w:rFonts w:ascii="Corbel" w:hAnsi="Corbel"/>
          <w:i/>
          <w:smallCaps/>
          <w:sz w:val="24"/>
          <w:szCs w:val="24"/>
        </w:rPr>
        <w:t>7</w:t>
      </w:r>
    </w:p>
    <w:p w:rsidR="0085747A" w:rsidP="00EA4832" w:rsidRDefault="00EA4832" w14:paraId="4EC49E08" w14:textId="0B2D61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</w:p>
    <w:p w:rsidRPr="00EA4832" w:rsidR="00445970" w:rsidP="00EA4832" w:rsidRDefault="00445970" w14:paraId="67EF7A50" w14:textId="6ECB16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423119" w:rsidR="00256939">
        <w:rPr>
          <w:rFonts w:ascii="Corbel" w:hAnsi="Corbel"/>
          <w:sz w:val="20"/>
          <w:szCs w:val="20"/>
        </w:rPr>
        <w:t>20</w:t>
      </w:r>
      <w:r w:rsidRPr="00423119" w:rsidR="00B50AA8">
        <w:rPr>
          <w:rFonts w:ascii="Corbel" w:hAnsi="Corbel"/>
          <w:sz w:val="20"/>
          <w:szCs w:val="20"/>
        </w:rPr>
        <w:t>2</w:t>
      </w:r>
      <w:r w:rsidR="00423119">
        <w:rPr>
          <w:rFonts w:ascii="Corbel" w:hAnsi="Corbel"/>
          <w:sz w:val="20"/>
          <w:szCs w:val="20"/>
        </w:rPr>
        <w:t>2</w:t>
      </w:r>
      <w:r w:rsidRPr="00423119" w:rsidR="00256939">
        <w:rPr>
          <w:rFonts w:ascii="Corbel" w:hAnsi="Corbel"/>
          <w:sz w:val="20"/>
          <w:szCs w:val="20"/>
        </w:rPr>
        <w:t>/202</w:t>
      </w:r>
      <w:r w:rsidR="00423119">
        <w:rPr>
          <w:rFonts w:ascii="Corbel" w:hAnsi="Corbel"/>
          <w:sz w:val="20"/>
          <w:szCs w:val="20"/>
        </w:rPr>
        <w:t>3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85747A" w:rsidTr="00B819C8" w14:paraId="33571071" w14:textId="77777777">
        <w:tc>
          <w:tcPr>
            <w:tcW w:w="2694" w:type="dxa"/>
            <w:vAlign w:val="center"/>
          </w:tcPr>
          <w:p w:rsidRPr="009C54AE" w:rsidR="0085747A" w:rsidP="009C54AE" w:rsidRDefault="0085747A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563D8E" w14:paraId="414C9E06" w14:textId="4A12EC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Pr="009C54AE" w:rsidR="0085747A" w:rsidTr="00B819C8" w14:paraId="48D9A74D" w14:textId="77777777">
        <w:tc>
          <w:tcPr>
            <w:tcW w:w="2694" w:type="dxa"/>
            <w:vAlign w:val="center"/>
          </w:tcPr>
          <w:p w:rsidRPr="009C54AE" w:rsidR="0085747A" w:rsidP="009C54AE" w:rsidRDefault="0085747A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3D6F749" w14:textId="755D27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00B819C8" w14:paraId="437AA240" w14:textId="77777777">
        <w:tc>
          <w:tcPr>
            <w:tcW w:w="2694" w:type="dxa"/>
            <w:vAlign w:val="center"/>
          </w:tcPr>
          <w:p w:rsidRPr="009C54AE" w:rsidR="0085747A" w:rsidP="009C54AE" w:rsidRDefault="00DE4A14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508E95" w14:textId="29C05C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69EFD432" w14:textId="77777777">
        <w:tc>
          <w:tcPr>
            <w:tcW w:w="2694" w:type="dxa"/>
            <w:vAlign w:val="center"/>
          </w:tcPr>
          <w:p w:rsidRPr="009C54AE" w:rsidR="0085747A" w:rsidP="009C54AE" w:rsidRDefault="0085747A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2A285FCC" w14:textId="06BB34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1767E5F6" w14:textId="77777777">
        <w:tc>
          <w:tcPr>
            <w:tcW w:w="2694" w:type="dxa"/>
            <w:vAlign w:val="center"/>
          </w:tcPr>
          <w:p w:rsidRPr="009C54AE" w:rsidR="0085747A" w:rsidP="009C54AE" w:rsidRDefault="0085747A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4BBE5B3" w14:textId="2D39AC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1AB5D6D6" w14:textId="77777777">
        <w:tc>
          <w:tcPr>
            <w:tcW w:w="2694" w:type="dxa"/>
            <w:vAlign w:val="center"/>
          </w:tcPr>
          <w:p w:rsidRPr="009C54AE" w:rsidR="0085747A" w:rsidP="009C54AE" w:rsidRDefault="0085747A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4985525F" w14:textId="1F623B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85747A" w:rsidTr="00B819C8" w14:paraId="7253239B" w14:textId="77777777">
        <w:tc>
          <w:tcPr>
            <w:tcW w:w="2694" w:type="dxa"/>
            <w:vAlign w:val="center"/>
          </w:tcPr>
          <w:p w:rsidRPr="009C54AE" w:rsidR="0085747A" w:rsidP="009C54AE" w:rsidRDefault="0085747A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56939" w:rsidRDefault="009344CE" w14:paraId="057B9D6D" w14:textId="57466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</w:t>
            </w: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>o-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pedagogiczne </w:t>
            </w:r>
          </w:p>
        </w:tc>
      </w:tr>
      <w:tr w:rsidRPr="009C54AE" w:rsidR="00923D7D" w:rsidTr="00B819C8" w14:paraId="4555BD7E" w14:textId="77777777">
        <w:tc>
          <w:tcPr>
            <w:tcW w:w="2694" w:type="dxa"/>
            <w:vAlign w:val="center"/>
          </w:tcPr>
          <w:p w:rsidRPr="009C54AE" w:rsidR="00923D7D" w:rsidP="009C54AE" w:rsidRDefault="00923D7D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56939" w14:paraId="14EF8F36" w14:textId="1262A8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0C23072" w14:textId="77777777">
        <w:tc>
          <w:tcPr>
            <w:tcW w:w="2694" w:type="dxa"/>
            <w:vAlign w:val="center"/>
          </w:tcPr>
          <w:p w:rsidRPr="009C54AE" w:rsidR="0085747A" w:rsidP="009C54AE" w:rsidRDefault="0085747A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400B" w14:paraId="6D333697" w14:textId="661C1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7479FA" w14:textId="27E8CD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</w:tbl>
    <w:p w:rsidRPr="009C54AE" w:rsidR="0085747A" w:rsidP="009C54AE" w:rsidRDefault="0085747A" w14:paraId="0B24C5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CCC632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359C1C48" w14:textId="5EE117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40F5CC2D" w14:textId="51320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632D4F" w14:paraId="43934950" w14:textId="448445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27529" w:rsidR="002F36BD" w:rsidP="002F36BD" w:rsidRDefault="002F36BD" w14:paraId="4CE2A5C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F36BD" w:rsidP="00F83B28" w:rsidRDefault="002F36BD" w14:paraId="0CD11A1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18BA41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  <w:r>
        <w:rPr>
          <w:rFonts w:ascii="Corbel" w:hAnsi="Corbel"/>
          <w:b w:val="0"/>
          <w:bCs/>
          <w:smallCaps w:val="0"/>
          <w:szCs w:val="24"/>
        </w:rPr>
        <w:t xml:space="preserve"> (wykład)</w:t>
      </w:r>
      <w:r w:rsidRPr="00256939">
        <w:rPr>
          <w:rFonts w:ascii="Corbel" w:hAnsi="Corbel"/>
          <w:b w:val="0"/>
          <w:bCs/>
          <w:smallCaps w:val="0"/>
          <w:szCs w:val="24"/>
        </w:rPr>
        <w:t>, zaliczenie z oceną</w:t>
      </w:r>
      <w:r>
        <w:rPr>
          <w:rFonts w:ascii="Corbel" w:hAnsi="Corbel"/>
          <w:b w:val="0"/>
          <w:bCs/>
          <w:smallCaps w:val="0"/>
          <w:szCs w:val="24"/>
        </w:rPr>
        <w:t xml:space="preserve"> (ćwiczenia)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49744D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A38ADD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B71103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name="_Hlk113476415" w:id="0"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C67481C" w14:textId="77777777">
        <w:tc>
          <w:tcPr>
            <w:tcW w:w="9520" w:type="dxa"/>
          </w:tcPr>
          <w:p w:rsidRPr="009C54AE" w:rsidR="0085747A" w:rsidP="009C54AE" w:rsidRDefault="0085747A" w14:paraId="6B88711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CC2AD6" w:rsidTr="009D328D" w14:paraId="3DD9F32D" w14:textId="77777777">
        <w:tc>
          <w:tcPr>
            <w:tcW w:w="9520" w:type="dxa"/>
          </w:tcPr>
          <w:p w:rsidRPr="00423119" w:rsidR="00CC2AD6" w:rsidP="002949AB" w:rsidRDefault="00CC2AD6" w14:paraId="52A92414" w14:textId="32A87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5747A" w:rsidTr="009D328D" w14:paraId="2F2A287B" w14:textId="77777777">
        <w:tc>
          <w:tcPr>
            <w:tcW w:w="9520" w:type="dxa"/>
          </w:tcPr>
          <w:p w:rsidRPr="00423119" w:rsidR="0085747A" w:rsidP="00B50AA8" w:rsidRDefault="00AD4802" w14:paraId="0C68E51C" w14:textId="4C18D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rozwój 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>dwujęzyczności u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C5D0B" w:rsidR="0085747A" w:rsidTr="009D328D" w14:paraId="19E95531" w14:textId="77777777">
        <w:tc>
          <w:tcPr>
            <w:tcW w:w="9520" w:type="dxa"/>
          </w:tcPr>
          <w:p w:rsidRPr="00423119" w:rsidR="0085747A" w:rsidP="00B50AA8" w:rsidRDefault="00AD4802" w14:paraId="7F5FD132" w14:textId="29B986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Miejsce języków obcych w edukacji przedszkolnej i wczesnoszkolnej. </w:t>
            </w:r>
            <w:r w:rsidRPr="00423119" w:rsidR="00423119">
              <w:rPr>
                <w:rFonts w:ascii="Corbel" w:hAnsi="Corbel"/>
                <w:sz w:val="24"/>
                <w:szCs w:val="24"/>
              </w:rPr>
              <w:t>Prawo oświatowe a nauczanie języka obcego.</w:t>
            </w:r>
          </w:p>
        </w:tc>
      </w:tr>
      <w:tr w:rsidRPr="00FC5D0B" w:rsidR="00AD4678" w:rsidTr="009D328D" w14:paraId="4316C7D5" w14:textId="77777777">
        <w:tc>
          <w:tcPr>
            <w:tcW w:w="9520" w:type="dxa"/>
          </w:tcPr>
          <w:p w:rsidRPr="00423119" w:rsidR="00AD4678" w:rsidP="00AD4802" w:rsidRDefault="00AD4802" w14:paraId="481E079C" w14:textId="3BBEB2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6E091C" w:rsidTr="009D328D" w14:paraId="3A285C87" w14:textId="77777777">
        <w:tc>
          <w:tcPr>
            <w:tcW w:w="9520" w:type="dxa"/>
          </w:tcPr>
          <w:p w:rsidRPr="00423119" w:rsidR="006E091C" w:rsidP="00AD4802" w:rsidRDefault="006E091C" w14:paraId="6671E343" w14:textId="1722C3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AD4678" w:rsidTr="009D328D" w14:paraId="221906D4" w14:textId="77777777">
        <w:tc>
          <w:tcPr>
            <w:tcW w:w="9520" w:type="dxa"/>
          </w:tcPr>
          <w:p w:rsidRPr="00423119" w:rsidR="00AD4678" w:rsidP="009C54AE" w:rsidRDefault="00991193" w14:paraId="78E91D61" w14:textId="6C885F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</w:t>
            </w:r>
            <w:r w:rsidRPr="00423119" w:rsidR="00C22D10">
              <w:rPr>
                <w:rFonts w:ascii="Corbel" w:hAnsi="Corbel"/>
                <w:sz w:val="24"/>
                <w:szCs w:val="24"/>
              </w:rPr>
              <w:t xml:space="preserve">i informacja zwrotna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w nauczaniu języka obcego. </w:t>
            </w:r>
          </w:p>
        </w:tc>
      </w:tr>
      <w:tr w:rsidRPr="00FC5D0B" w:rsidR="00B50AA8" w:rsidTr="009D328D" w14:paraId="6448D258" w14:textId="77777777">
        <w:tc>
          <w:tcPr>
            <w:tcW w:w="9520" w:type="dxa"/>
          </w:tcPr>
          <w:p w:rsidRPr="00423119" w:rsidR="00B50AA8" w:rsidP="00AD4678" w:rsidRDefault="00B50AA8" w14:paraId="10B3FEF6" w14:textId="390AD3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0"/>
    </w:tbl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218AFE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821724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D97BDF5" w14:textId="77777777">
        <w:tc>
          <w:tcPr>
            <w:tcW w:w="9520" w:type="dxa"/>
          </w:tcPr>
          <w:p w:rsidRPr="009C54AE" w:rsidR="0085747A" w:rsidP="009C54AE" w:rsidRDefault="0085747A" w14:paraId="762B137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name="_Hlk113476480" w:id="1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328D" w14:paraId="57499764" w14:textId="77777777">
        <w:tc>
          <w:tcPr>
            <w:tcW w:w="9520" w:type="dxa"/>
          </w:tcPr>
          <w:p w:rsidRPr="00423119" w:rsidR="0085747A" w:rsidP="009C54AE" w:rsidRDefault="00CC2AD6" w14:paraId="08664AA0" w14:textId="2CE71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 xml:space="preserve"> Kompetencje językowe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D328D" w14:paraId="201C036B" w14:textId="77777777">
        <w:tc>
          <w:tcPr>
            <w:tcW w:w="9520" w:type="dxa"/>
          </w:tcPr>
          <w:p w:rsidRPr="00423119" w:rsidR="0085747A" w:rsidP="00B50AA8" w:rsidRDefault="00CC2AD6" w14:paraId="3D41CB2B" w14:textId="4D5E09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9C54AE" w:rsidR="00991193" w:rsidTr="009D328D" w14:paraId="147925F7" w14:textId="77777777">
        <w:tc>
          <w:tcPr>
            <w:tcW w:w="9520" w:type="dxa"/>
          </w:tcPr>
          <w:p w:rsidRPr="00423119" w:rsidR="00991193" w:rsidP="00991193" w:rsidRDefault="00991193" w14:paraId="73FB8DBB" w14:textId="6AB177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9C54AE" w:rsidR="00991193" w:rsidTr="009D328D" w14:paraId="3DD4F50C" w14:textId="77777777">
        <w:tc>
          <w:tcPr>
            <w:tcW w:w="9520" w:type="dxa"/>
          </w:tcPr>
          <w:p w:rsidRPr="00423119" w:rsidR="00991193" w:rsidP="00B50AA8" w:rsidRDefault="00423119" w14:paraId="7A58DAF5" w14:textId="062E67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9C54AE" w:rsidR="00B50AA8" w:rsidTr="009D328D" w14:paraId="0A1263D4" w14:textId="77777777">
        <w:tc>
          <w:tcPr>
            <w:tcW w:w="9520" w:type="dxa"/>
          </w:tcPr>
          <w:p w:rsidRPr="00423119" w:rsidR="00B50AA8" w:rsidP="00991193" w:rsidRDefault="00B50AA8" w14:paraId="70766BCC" w14:textId="75BC57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9C54AE" w:rsidR="00991193" w:rsidTr="009D328D" w14:paraId="0348DD9B" w14:textId="77777777">
        <w:tc>
          <w:tcPr>
            <w:tcW w:w="9520" w:type="dxa"/>
          </w:tcPr>
          <w:p w:rsidRPr="00423119" w:rsidR="00991193" w:rsidP="00991193" w:rsidRDefault="00AD4802" w14:paraId="2AC93026" w14:textId="005F1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9C54AE" w:rsidR="00991193" w:rsidTr="009D328D" w14:paraId="24197FF4" w14:textId="77777777">
        <w:tc>
          <w:tcPr>
            <w:tcW w:w="9520" w:type="dxa"/>
          </w:tcPr>
          <w:p w:rsidRPr="00423119" w:rsidR="00991193" w:rsidP="00991193" w:rsidRDefault="00423119" w14:paraId="0C2C8C92" w14:textId="4905FF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  <w:bookmarkEnd w:id="1"/>
    </w:tbl>
    <w:p w:rsidRPr="009C54AE" w:rsidR="0085747A" w:rsidP="009C54AE" w:rsidRDefault="0085747A" w14:paraId="6DBBEE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63F72BC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853A3" w:rsidR="00E960BB" w:rsidP="009C54AE" w:rsidRDefault="00F853A3" w14:paraId="1C569595" w14:textId="3928DBD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FC5D0B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536AB" w14:paraId="5B1D76C0" w14:textId="4F3BD2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C608EF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0536AB" w14:paraId="53CAF0D2" w14:textId="4A36DC3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>projekty, sprawdzian pisemny</w:t>
            </w:r>
            <w:r w:rsidRPr="003950F0" w:rsid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536AB" w14:paraId="4D129CDC" w14:textId="58E031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08EF">
              <w:rPr>
                <w:rFonts w:ascii="Corbel" w:hAnsi="Corbel"/>
                <w:sz w:val="24"/>
                <w:szCs w:val="24"/>
              </w:rPr>
              <w:t>projekty,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3132F7E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7DDBC9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48709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dwóch grupowych,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3AFCB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33CF4D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C608EF" w:rsidR="00A477E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B947822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B947822" w14:paraId="2DDA5C8F" w14:textId="77777777">
        <w:tc>
          <w:tcPr>
            <w:tcW w:w="4962" w:type="dxa"/>
            <w:tcMar/>
          </w:tcPr>
          <w:p w:rsidRPr="009C54AE" w:rsidR="0085747A" w:rsidP="009C1331" w:rsidRDefault="00C61DC5" w14:paraId="047A92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6D493DF2" w14:textId="1EB1FD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(15 wykład i 15 ćwiczenia)</w:t>
            </w:r>
          </w:p>
        </w:tc>
      </w:tr>
      <w:tr w:rsidRPr="009C54AE" w:rsidR="00C61DC5" w:rsidTr="5B947822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5A886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947822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16EAF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C61DC5" w:rsidTr="5B947822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9F6261" w14:paraId="0B289B2C" w14:textId="2776D6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A40D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85747A" w:rsidTr="5B947822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B947822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5224F" w:rsidP="009344CE" w:rsidRDefault="0095224F" w14:paraId="263803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470455"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Janowska, I., Planowanie lekcji języka obcego. Podręcznik i poradnik dla nauczycieli języków obcych, TAiWPN Universitas Kraków, 2016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470455" w:rsidR="00085E55" w:rsidP="0095224F" w:rsidRDefault="00085E55" w14:paraId="4E81FF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70455" w:rsidR="005231FA" w:rsidP="0095224F" w:rsidRDefault="005231FA" w14:paraId="11594967" w14:textId="31F08E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Komorowska H.</w:t>
            </w:r>
            <w:r w:rsidRPr="00470455" w:rsidR="00EE442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Sprawdzanie umiejętności w nauce języka obcego. Kontrola - Ocena- Testowanie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Wyd. Fraszka Edukacyjna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  <w:p w:rsidRPr="00470455" w:rsidR="009344CE" w:rsidP="0095224F" w:rsidRDefault="009344CE" w14:paraId="38FA33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70455"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Komorowska H. (red.)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Skuteczna nauka języka obcego. Struktura 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przebieg zajęć językowych, CODN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Pr="00470455" w:rsidR="009344CE" w:rsidP="0095224F" w:rsidRDefault="009344CE" w14:paraId="357CA03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70455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:rsidRPr="00470455"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przedszkolnej, Witanet, Warszawa 2016.</w:t>
            </w:r>
          </w:p>
          <w:p w:rsidRPr="00470455" w:rsidR="009344CE" w:rsidP="009344CE" w:rsidRDefault="009344CE" w14:paraId="4E7EF7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224F3" w:rsidP="009344CE" w:rsidRDefault="005224F3" w14:paraId="777EA7A7" w14:textId="02F766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 G</w:t>
            </w:r>
            <w:r w:rsidRPr="00470455" w:rsidR="00EE442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Nauczanie języków obcych w edukacji wczesnoszkolnej, Oficyna Wydawnicza Impuls, Kraków 2013.</w:t>
            </w:r>
          </w:p>
          <w:p w:rsidR="00646359" w:rsidP="009344CE" w:rsidRDefault="00646359" w14:paraId="68203A08" w14:textId="375F4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6359" w:rsidP="00646359" w:rsidRDefault="00C608EF" w14:paraId="3DB05C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  <w:p w:rsidRPr="009C54AE" w:rsidR="00C608EF" w:rsidP="00646359" w:rsidRDefault="00C608EF" w14:paraId="14D37026" w14:textId="6D8FB8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487094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4241F7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085E55" w:rsidP="009344CE" w:rsidRDefault="00085E55" w14:paraId="78EBC0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Pr="005231FA" w:rsidR="009344CE" w:rsidP="009344CE" w:rsidRDefault="009344CE" w14:paraId="5CA7F2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Pr="00F5360B" w:rsidR="005224F3" w:rsidP="009344CE" w:rsidRDefault="005224F3" w14:paraId="7A19C7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Szulc-Kurpaska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Teaching English to Young Learners, Wydawnictwo Naukowe PWN, Warszawa 2012.</w:t>
            </w:r>
          </w:p>
          <w:p w:rsidR="005224F3" w:rsidP="009344CE" w:rsidRDefault="005224F3" w14:paraId="4A0659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1E7E" w:rsidP="00C16ABF" w:rsidRDefault="00F31E7E" w14:paraId="32996A6D" w14:textId="77777777">
      <w:pPr>
        <w:spacing w:after="0" w:line="240" w:lineRule="auto"/>
      </w:pPr>
      <w:r>
        <w:separator/>
      </w:r>
    </w:p>
  </w:endnote>
  <w:endnote w:type="continuationSeparator" w:id="0">
    <w:p w:rsidR="00F31E7E" w:rsidP="00C16ABF" w:rsidRDefault="00F31E7E" w14:paraId="5D3709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1E7E" w:rsidP="00C16ABF" w:rsidRDefault="00F31E7E" w14:paraId="083190E6" w14:textId="77777777">
      <w:pPr>
        <w:spacing w:after="0" w:line="240" w:lineRule="auto"/>
      </w:pPr>
      <w:r>
        <w:separator/>
      </w:r>
    </w:p>
  </w:footnote>
  <w:footnote w:type="continuationSeparator" w:id="0">
    <w:p w:rsidR="00F31E7E" w:rsidP="00C16ABF" w:rsidRDefault="00F31E7E" w14:paraId="731D047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0198805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4D85"/>
    <w:rsid w:val="000536AB"/>
    <w:rsid w:val="00070ED6"/>
    <w:rsid w:val="000742DC"/>
    <w:rsid w:val="0008203A"/>
    <w:rsid w:val="00084C12"/>
    <w:rsid w:val="00085E55"/>
    <w:rsid w:val="000864AA"/>
    <w:rsid w:val="0009462C"/>
    <w:rsid w:val="00094B12"/>
    <w:rsid w:val="0009602D"/>
    <w:rsid w:val="00096C46"/>
    <w:rsid w:val="000A296F"/>
    <w:rsid w:val="000A2A28"/>
    <w:rsid w:val="000B15C8"/>
    <w:rsid w:val="000B192D"/>
    <w:rsid w:val="000B28EE"/>
    <w:rsid w:val="000B3E37"/>
    <w:rsid w:val="000B5E60"/>
    <w:rsid w:val="000D04B0"/>
    <w:rsid w:val="000F1C57"/>
    <w:rsid w:val="000F5615"/>
    <w:rsid w:val="00115BEF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56D"/>
    <w:rsid w:val="001D657B"/>
    <w:rsid w:val="001D7B54"/>
    <w:rsid w:val="001E0209"/>
    <w:rsid w:val="001F2CA2"/>
    <w:rsid w:val="00201ED7"/>
    <w:rsid w:val="0020496E"/>
    <w:rsid w:val="002144C0"/>
    <w:rsid w:val="0022477D"/>
    <w:rsid w:val="002278A9"/>
    <w:rsid w:val="00230A75"/>
    <w:rsid w:val="002336F9"/>
    <w:rsid w:val="0024028F"/>
    <w:rsid w:val="00242CF3"/>
    <w:rsid w:val="00244ABC"/>
    <w:rsid w:val="00256939"/>
    <w:rsid w:val="00281FF2"/>
    <w:rsid w:val="002857DE"/>
    <w:rsid w:val="00291567"/>
    <w:rsid w:val="002949A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6BD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B1B52"/>
    <w:rsid w:val="003C0BAE"/>
    <w:rsid w:val="003D1274"/>
    <w:rsid w:val="003D18A9"/>
    <w:rsid w:val="003D6CE2"/>
    <w:rsid w:val="003E1941"/>
    <w:rsid w:val="003E2FE6"/>
    <w:rsid w:val="003E49D5"/>
    <w:rsid w:val="003F38C0"/>
    <w:rsid w:val="00414E3C"/>
    <w:rsid w:val="0042244A"/>
    <w:rsid w:val="00423119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455"/>
    <w:rsid w:val="004706D1"/>
    <w:rsid w:val="00471326"/>
    <w:rsid w:val="0047598D"/>
    <w:rsid w:val="004840FD"/>
    <w:rsid w:val="00487094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4F3"/>
    <w:rsid w:val="005231FA"/>
    <w:rsid w:val="00526C94"/>
    <w:rsid w:val="005363C4"/>
    <w:rsid w:val="00536BDE"/>
    <w:rsid w:val="00541FA1"/>
    <w:rsid w:val="00543ACC"/>
    <w:rsid w:val="00563D8E"/>
    <w:rsid w:val="0056696D"/>
    <w:rsid w:val="00573EF9"/>
    <w:rsid w:val="00575DA0"/>
    <w:rsid w:val="0059484D"/>
    <w:rsid w:val="005A0855"/>
    <w:rsid w:val="005A3196"/>
    <w:rsid w:val="005C080F"/>
    <w:rsid w:val="005C55E5"/>
    <w:rsid w:val="005C696A"/>
    <w:rsid w:val="005E6536"/>
    <w:rsid w:val="005E6E85"/>
    <w:rsid w:val="005F31D2"/>
    <w:rsid w:val="0061029B"/>
    <w:rsid w:val="006113B6"/>
    <w:rsid w:val="00617230"/>
    <w:rsid w:val="00621CE1"/>
    <w:rsid w:val="00627FC9"/>
    <w:rsid w:val="00632D4F"/>
    <w:rsid w:val="00646359"/>
    <w:rsid w:val="00647FA8"/>
    <w:rsid w:val="00650C5F"/>
    <w:rsid w:val="00654934"/>
    <w:rsid w:val="006620D9"/>
    <w:rsid w:val="00671958"/>
    <w:rsid w:val="00675843"/>
    <w:rsid w:val="00682167"/>
    <w:rsid w:val="006910F5"/>
    <w:rsid w:val="00696477"/>
    <w:rsid w:val="006A40DC"/>
    <w:rsid w:val="006D050F"/>
    <w:rsid w:val="006D6139"/>
    <w:rsid w:val="006E091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6"/>
    <w:rsid w:val="0078168C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91193"/>
    <w:rsid w:val="00991851"/>
    <w:rsid w:val="00997F14"/>
    <w:rsid w:val="009A78D9"/>
    <w:rsid w:val="009C1331"/>
    <w:rsid w:val="009C3E31"/>
    <w:rsid w:val="009C54AE"/>
    <w:rsid w:val="009C788E"/>
    <w:rsid w:val="009D328D"/>
    <w:rsid w:val="009E3B41"/>
    <w:rsid w:val="009F3C5C"/>
    <w:rsid w:val="009F40F1"/>
    <w:rsid w:val="009F4610"/>
    <w:rsid w:val="009F6261"/>
    <w:rsid w:val="00A00ECC"/>
    <w:rsid w:val="00A01E0B"/>
    <w:rsid w:val="00A155EE"/>
    <w:rsid w:val="00A2245B"/>
    <w:rsid w:val="00A30110"/>
    <w:rsid w:val="00A36899"/>
    <w:rsid w:val="00A371F6"/>
    <w:rsid w:val="00A43BF6"/>
    <w:rsid w:val="00A477E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CE1"/>
    <w:rsid w:val="00B40ADB"/>
    <w:rsid w:val="00B43B77"/>
    <w:rsid w:val="00B43E80"/>
    <w:rsid w:val="00B4623B"/>
    <w:rsid w:val="00B50AA8"/>
    <w:rsid w:val="00B607DB"/>
    <w:rsid w:val="00B66529"/>
    <w:rsid w:val="00B75946"/>
    <w:rsid w:val="00B8056E"/>
    <w:rsid w:val="00B819C8"/>
    <w:rsid w:val="00B82308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10"/>
    <w:rsid w:val="00C26CB7"/>
    <w:rsid w:val="00C324C1"/>
    <w:rsid w:val="00C36992"/>
    <w:rsid w:val="00C56036"/>
    <w:rsid w:val="00C608EF"/>
    <w:rsid w:val="00C61DC5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2F"/>
    <w:rsid w:val="00D552B2"/>
    <w:rsid w:val="00D608D1"/>
    <w:rsid w:val="00D74119"/>
    <w:rsid w:val="00D8075B"/>
    <w:rsid w:val="00D8678B"/>
    <w:rsid w:val="00DA2114"/>
    <w:rsid w:val="00DC4FD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2DD"/>
    <w:rsid w:val="00E51E44"/>
    <w:rsid w:val="00E607AF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422"/>
    <w:rsid w:val="00EE5457"/>
    <w:rsid w:val="00F070AB"/>
    <w:rsid w:val="00F17567"/>
    <w:rsid w:val="00F27A7B"/>
    <w:rsid w:val="00F31E7E"/>
    <w:rsid w:val="00F3730E"/>
    <w:rsid w:val="00F526AF"/>
    <w:rsid w:val="00F5360B"/>
    <w:rsid w:val="00F617C3"/>
    <w:rsid w:val="00F7066B"/>
    <w:rsid w:val="00F7400B"/>
    <w:rsid w:val="00F83B28"/>
    <w:rsid w:val="00F853A3"/>
    <w:rsid w:val="00F90009"/>
    <w:rsid w:val="00FA46E5"/>
    <w:rsid w:val="00FB7DBA"/>
    <w:rsid w:val="00FC1C25"/>
    <w:rsid w:val="00FC3F45"/>
    <w:rsid w:val="00FC5D0B"/>
    <w:rsid w:val="00FD503F"/>
    <w:rsid w:val="00FD7589"/>
    <w:rsid w:val="00FF016A"/>
    <w:rsid w:val="00FF1401"/>
    <w:rsid w:val="00FF5E7D"/>
    <w:rsid w:val="5B94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F45B699D-6F7A-4494-ACBB-D83C0D7C8A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268DB-240A-4F97-B9F7-CE889549A7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1BC94-0BAA-4949-A0D4-B46230128867}"/>
</file>

<file path=customXml/itemProps3.xml><?xml version="1.0" encoding="utf-8"?>
<ds:datastoreItem xmlns:ds="http://schemas.openxmlformats.org/officeDocument/2006/customXml" ds:itemID="{0CE57877-F678-4145-BED0-AF58894E0ED0}"/>
</file>

<file path=customXml/itemProps4.xml><?xml version="1.0" encoding="utf-8"?>
<ds:datastoreItem xmlns:ds="http://schemas.openxmlformats.org/officeDocument/2006/customXml" ds:itemID="{6AACD1A4-9603-49BC-AEA2-FCF293283CE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6</cp:revision>
  <cp:lastPrinted>2019-02-06T12:12:00Z</cp:lastPrinted>
  <dcterms:created xsi:type="dcterms:W3CDTF">2022-09-07T18:09:00Z</dcterms:created>
  <dcterms:modified xsi:type="dcterms:W3CDTF">2026-03-13T01:25:23Z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